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79DF" w:rsidRPr="003E7E3D" w:rsidRDefault="003979DF" w:rsidP="00A7194D">
      <w:pPr>
        <w:autoSpaceDE/>
        <w:jc w:val="right"/>
        <w:rPr>
          <w:b/>
          <w:color w:val="auto"/>
          <w:lang w:eastAsia="en-US"/>
        </w:rPr>
      </w:pPr>
      <w:r w:rsidRPr="003E7E3D">
        <w:rPr>
          <w:b/>
          <w:bCs/>
          <w:color w:val="auto"/>
          <w:vertAlign w:val="superscript"/>
        </w:rPr>
        <w:t xml:space="preserve"> </w:t>
      </w:r>
      <w:r w:rsidRPr="003E7E3D">
        <w:rPr>
          <w:b/>
          <w:color w:val="auto"/>
          <w:lang w:eastAsia="en-US"/>
        </w:rPr>
        <w:t>Załącznik nr 3 do SWZ</w:t>
      </w:r>
    </w:p>
    <w:p w:rsidR="003979DF" w:rsidRPr="003E7E3D" w:rsidRDefault="003979DF" w:rsidP="008C75D2">
      <w:pPr>
        <w:autoSpaceDE/>
        <w:rPr>
          <w:b/>
          <w:color w:val="auto"/>
          <w:lang w:eastAsia="en-US"/>
        </w:rPr>
      </w:pPr>
    </w:p>
    <w:p w:rsidR="003979DF" w:rsidRPr="003E7E3D" w:rsidRDefault="003979DF">
      <w:pPr>
        <w:tabs>
          <w:tab w:val="right" w:leader="dot" w:pos="4536"/>
        </w:tabs>
        <w:rPr>
          <w:b/>
          <w:iCs/>
          <w:color w:val="auto"/>
        </w:rPr>
      </w:pPr>
      <w:r w:rsidRPr="003E7E3D">
        <w:rPr>
          <w:b/>
          <w:iCs/>
          <w:color w:val="auto"/>
        </w:rPr>
        <w:t>Podmiot udostępniający zasoby:</w:t>
      </w:r>
    </w:p>
    <w:p w:rsidR="003979DF" w:rsidRPr="003E7E3D" w:rsidRDefault="003979DF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3979DF" w:rsidRPr="003E7E3D" w:rsidRDefault="003979DF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3979DF" w:rsidRPr="003E7E3D" w:rsidRDefault="003979DF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………………………………………….</w:t>
      </w:r>
    </w:p>
    <w:p w:rsidR="003979DF" w:rsidRPr="003E7E3D" w:rsidRDefault="003979DF" w:rsidP="00A7194D">
      <w:pPr>
        <w:tabs>
          <w:tab w:val="right" w:leader="dot" w:pos="4536"/>
        </w:tabs>
        <w:rPr>
          <w:i/>
          <w:iCs/>
          <w:color w:val="auto"/>
        </w:rPr>
      </w:pPr>
      <w:r w:rsidRPr="003E7E3D">
        <w:rPr>
          <w:i/>
          <w:iCs/>
          <w:color w:val="auto"/>
        </w:rPr>
        <w:t>(pełna nazwa, adres)</w:t>
      </w:r>
    </w:p>
    <w:p w:rsidR="003979DF" w:rsidRPr="003E7E3D" w:rsidRDefault="003979DF">
      <w:pPr>
        <w:tabs>
          <w:tab w:val="right" w:leader="dot" w:pos="4536"/>
        </w:tabs>
        <w:ind w:firstLine="567"/>
        <w:rPr>
          <w:i/>
          <w:iCs/>
          <w:color w:val="auto"/>
        </w:rPr>
      </w:pPr>
    </w:p>
    <w:p w:rsidR="003979DF" w:rsidRPr="003E7E3D" w:rsidRDefault="003979DF" w:rsidP="00A14163">
      <w:pPr>
        <w:jc w:val="center"/>
        <w:rPr>
          <w:b/>
          <w:bCs/>
          <w:u w:val="single"/>
        </w:rPr>
      </w:pPr>
      <w:r w:rsidRPr="003E7E3D">
        <w:rPr>
          <w:b/>
          <w:bCs/>
          <w:u w:val="single"/>
        </w:rPr>
        <w:t>OŚWIADCZENIE PODMIOTU UDOSTĘPNIAJĄCEGO ZASOBY</w:t>
      </w:r>
    </w:p>
    <w:p w:rsidR="003979DF" w:rsidRPr="003E7E3D" w:rsidRDefault="003979DF" w:rsidP="00512B8B">
      <w:pPr>
        <w:jc w:val="center"/>
        <w:rPr>
          <w:b/>
          <w:bCs/>
        </w:rPr>
      </w:pPr>
      <w:r w:rsidRPr="003E7E3D">
        <w:rPr>
          <w:b/>
          <w:bCs/>
        </w:rPr>
        <w:t>składane na podstawie art. 125 ust 1 ustawy z dnia 11 września 2019 r.- Prawo zamówień publicznych w postępowaniu o udzielenie zamówienia publicznego pr</w:t>
      </w:r>
      <w:r>
        <w:rPr>
          <w:b/>
          <w:bCs/>
        </w:rPr>
        <w:t xml:space="preserve">owadzonego w trybie podstawowym z możliwością negocjacji </w:t>
      </w:r>
      <w:r w:rsidRPr="003E7E3D">
        <w:rPr>
          <w:b/>
          <w:bCs/>
        </w:rPr>
        <w:t>pn.</w:t>
      </w:r>
    </w:p>
    <w:p w:rsidR="003979DF" w:rsidRPr="003E7E3D" w:rsidRDefault="003979DF" w:rsidP="00512B8B">
      <w:pPr>
        <w:jc w:val="center"/>
        <w:rPr>
          <w:b/>
          <w:bCs/>
        </w:rPr>
      </w:pPr>
    </w:p>
    <w:p w:rsidR="003979DF" w:rsidRPr="00836DA2" w:rsidRDefault="003979DF" w:rsidP="00836DA2">
      <w:pPr>
        <w:pStyle w:val="Zwykytekst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6DA2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836DA2">
        <w:rPr>
          <w:rFonts w:ascii="Times New Roman" w:hAnsi="Times New Roman" w:cs="Times New Roman"/>
          <w:b/>
          <w:sz w:val="28"/>
          <w:szCs w:val="28"/>
        </w:rPr>
        <w:t>Dowozy uczniów z gminy Święciechowa do Szkół Podstawowych i dzieci  do Przedszkola  w Święciechowie”</w:t>
      </w:r>
    </w:p>
    <w:p w:rsidR="003979DF" w:rsidRPr="003E7E3D" w:rsidRDefault="003979DF" w:rsidP="00512B8B">
      <w:pPr>
        <w:jc w:val="center"/>
        <w:rPr>
          <w:b/>
          <w:bCs/>
        </w:rPr>
      </w:pPr>
    </w:p>
    <w:p w:rsidR="003979DF" w:rsidRDefault="003979DF" w:rsidP="00874C3B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3979DF" w:rsidRPr="003E7E3D" w:rsidRDefault="003979DF" w:rsidP="00512B8B">
      <w:pPr>
        <w:jc w:val="center"/>
        <w:rPr>
          <w:b/>
          <w:bCs/>
        </w:rPr>
      </w:pPr>
    </w:p>
    <w:p w:rsidR="003979DF" w:rsidRPr="003E7E3D" w:rsidRDefault="003979DF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PRZESŁANEK WYKLUCZNIA </w:t>
      </w:r>
      <w:r>
        <w:rPr>
          <w:b/>
          <w:color w:val="auto"/>
        </w:rPr>
        <w:br/>
      </w:r>
      <w:r w:rsidRPr="003E7E3D">
        <w:rPr>
          <w:b/>
          <w:color w:val="auto"/>
        </w:rPr>
        <w:t>Z POSTĘPOWANIA</w:t>
      </w:r>
    </w:p>
    <w:p w:rsidR="003979DF" w:rsidRPr="00A7194D" w:rsidRDefault="003979DF" w:rsidP="00A7194D">
      <w:pPr>
        <w:suppressAutoHyphens w:val="0"/>
        <w:autoSpaceDE/>
        <w:ind w:left="-284"/>
        <w:jc w:val="both"/>
        <w:rPr>
          <w:kern w:val="1"/>
        </w:rPr>
      </w:pPr>
    </w:p>
    <w:p w:rsidR="003979DF" w:rsidRPr="00D759E6" w:rsidRDefault="003979DF" w:rsidP="00A7194D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kern w:val="1"/>
        </w:rPr>
      </w:pPr>
      <w:r w:rsidRPr="00D759E6">
        <w:rPr>
          <w:bCs/>
          <w:kern w:val="1"/>
        </w:rPr>
        <w:t>Oświadczam/my, że nie podlegam/my</w:t>
      </w:r>
      <w:r>
        <w:rPr>
          <w:bCs/>
          <w:kern w:val="1"/>
        </w:rPr>
        <w:t xml:space="preserve"> podlegam/my</w:t>
      </w:r>
      <w:r w:rsidRPr="00D759E6">
        <w:rPr>
          <w:bCs/>
          <w:kern w:val="1"/>
        </w:rPr>
        <w:t xml:space="preserve"> wykluczeniu z postępowania na podstawie art. 108 ust. 1 ustawy Pzp. </w:t>
      </w:r>
    </w:p>
    <w:p w:rsidR="003979DF" w:rsidRPr="00D759E6" w:rsidRDefault="003979DF" w:rsidP="00A7194D">
      <w:pPr>
        <w:suppressAutoHyphens w:val="0"/>
        <w:autoSpaceDE/>
        <w:jc w:val="both"/>
        <w:rPr>
          <w:kern w:val="1"/>
        </w:rPr>
      </w:pPr>
    </w:p>
    <w:p w:rsidR="003979DF" w:rsidRDefault="003979DF" w:rsidP="00A7194D">
      <w:pPr>
        <w:suppressAutoHyphens w:val="0"/>
        <w:autoSpaceDE/>
        <w:jc w:val="both"/>
        <w:rPr>
          <w:kern w:val="1"/>
        </w:rPr>
      </w:pPr>
      <w:r w:rsidRPr="00D759E6">
        <w:rPr>
          <w:kern w:val="1"/>
        </w:rPr>
        <w:t>Oświadczam/my, że nie podlegam/my</w:t>
      </w:r>
      <w:r>
        <w:rPr>
          <w:kern w:val="1"/>
        </w:rPr>
        <w:t xml:space="preserve"> podlegam/my</w:t>
      </w:r>
      <w:r w:rsidRPr="00D759E6">
        <w:rPr>
          <w:kern w:val="1"/>
        </w:rPr>
        <w:t xml:space="preserve"> wykluczeniu z postępowania na podstawie art. 109 ust. 1 pkt 4), 5) i 7) ustawy Pzp.</w:t>
      </w:r>
    </w:p>
    <w:p w:rsidR="003979DF" w:rsidRDefault="003979DF" w:rsidP="00A7194D">
      <w:pPr>
        <w:jc w:val="both"/>
        <w:rPr>
          <w:b/>
        </w:rPr>
      </w:pPr>
    </w:p>
    <w:p w:rsidR="003979DF" w:rsidRPr="00464864" w:rsidRDefault="003979DF" w:rsidP="00A7194D">
      <w:pPr>
        <w:suppressAutoHyphens w:val="0"/>
        <w:autoSpaceDE/>
        <w:jc w:val="both"/>
        <w:rPr>
          <w:kern w:val="1"/>
        </w:rPr>
      </w:pPr>
      <w:r w:rsidRPr="00464864">
        <w:rPr>
          <w:kern w:val="1"/>
        </w:rPr>
        <w:t xml:space="preserve">Oświadczam/my, że nie podlegam/my podlegam/my wykluczeniu z postępowania na </w:t>
      </w:r>
      <w:r w:rsidRPr="00203B0B">
        <w:rPr>
          <w:kern w:val="1"/>
        </w:rPr>
        <w:t xml:space="preserve">podstawie </w:t>
      </w:r>
      <w:r w:rsidRPr="00203B0B">
        <w:rPr>
          <w:bCs/>
        </w:rPr>
        <w:t>art. 7 ust. 1 ustawy z dnia z dnia 13 kwietnia 2022 r. o szczególnych rozwiązaniach w zakresie przeciwdziałania wspieraniu agresji na Ukrainę oraz służących ochronie bezpieczeństwa narodowego.</w:t>
      </w:r>
    </w:p>
    <w:p w:rsidR="003979DF" w:rsidRPr="003E7E3D" w:rsidRDefault="003979DF" w:rsidP="00347EE9">
      <w:pPr>
        <w:suppressAutoHyphens w:val="0"/>
        <w:autoSpaceDE/>
        <w:jc w:val="both"/>
        <w:rPr>
          <w:b/>
        </w:rPr>
      </w:pPr>
      <w:r w:rsidRPr="003E7E3D">
        <w:rPr>
          <w:b/>
        </w:rPr>
        <w:t xml:space="preserve"> </w:t>
      </w:r>
    </w:p>
    <w:p w:rsidR="003979DF" w:rsidRPr="003E7E3D" w:rsidRDefault="003979DF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 xml:space="preserve">OŚWIADCZENIE DOTYCZĄCE SPEŁNIENIA WARUNKÓW UDZIAŁU </w:t>
      </w:r>
      <w:r>
        <w:rPr>
          <w:b/>
          <w:color w:val="auto"/>
        </w:rPr>
        <w:br/>
      </w:r>
      <w:r w:rsidRPr="003E7E3D">
        <w:rPr>
          <w:b/>
          <w:color w:val="auto"/>
        </w:rPr>
        <w:t xml:space="preserve">W POOSTĘPOWANU </w:t>
      </w:r>
    </w:p>
    <w:p w:rsidR="003979DF" w:rsidRPr="003E7E3D" w:rsidRDefault="003979DF" w:rsidP="00806613">
      <w:pPr>
        <w:rPr>
          <w:i/>
          <w:iCs/>
          <w:color w:val="auto"/>
        </w:rPr>
      </w:pPr>
    </w:p>
    <w:p w:rsidR="003979DF" w:rsidRPr="003E7E3D" w:rsidRDefault="003979DF">
      <w:pPr>
        <w:jc w:val="both"/>
        <w:rPr>
          <w:b/>
        </w:rPr>
      </w:pPr>
      <w:r w:rsidRPr="003E7E3D">
        <w:rPr>
          <w:bCs/>
        </w:rPr>
        <w:t xml:space="preserve">Oświadczam/my, że spełniam/my warunki udziału w postępowaniu określone przez Zamawiającego </w:t>
      </w:r>
      <w:r w:rsidRPr="003E7E3D">
        <w:t xml:space="preserve">w Rozdziale </w:t>
      </w:r>
      <w:r>
        <w:t>V</w:t>
      </w:r>
      <w:r w:rsidRPr="003E7E3D">
        <w:t xml:space="preserve"> Specyfikacji Warunków Zamówienia w zakresie, w jakim Wykonawca powołuje się na te zasoby.</w:t>
      </w:r>
    </w:p>
    <w:p w:rsidR="003979DF" w:rsidRPr="003E7E3D" w:rsidRDefault="003979DF">
      <w:pPr>
        <w:jc w:val="both"/>
        <w:rPr>
          <w:b/>
        </w:rPr>
      </w:pPr>
    </w:p>
    <w:p w:rsidR="003979DF" w:rsidRPr="003E7E3D" w:rsidRDefault="003979DF" w:rsidP="00A27F9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b/>
          <w:color w:val="auto"/>
        </w:rPr>
      </w:pPr>
      <w:r w:rsidRPr="003E7E3D">
        <w:rPr>
          <w:b/>
          <w:color w:val="auto"/>
        </w:rPr>
        <w:t>OŚWIADCZENIE DOTYCZĄCE PODANYCH INFORAMCJI</w:t>
      </w:r>
    </w:p>
    <w:p w:rsidR="003979DF" w:rsidRPr="003E7E3D" w:rsidRDefault="003979DF" w:rsidP="00B504BE">
      <w:pPr>
        <w:tabs>
          <w:tab w:val="left" w:pos="0"/>
        </w:tabs>
        <w:rPr>
          <w:i/>
          <w:iCs/>
          <w:color w:val="auto"/>
        </w:rPr>
      </w:pPr>
    </w:p>
    <w:p w:rsidR="003979DF" w:rsidRPr="003E7E3D" w:rsidRDefault="003979DF" w:rsidP="00B504BE">
      <w:pPr>
        <w:jc w:val="both"/>
        <w:rPr>
          <w:bCs/>
        </w:rPr>
      </w:pPr>
      <w:r w:rsidRPr="003E7E3D">
        <w:rPr>
          <w:bCs/>
        </w:rPr>
        <w:t xml:space="preserve">Oświadczam, że wszystkie informacje podane w powyższych oświadczeniach są aktualne </w:t>
      </w:r>
      <w:r>
        <w:rPr>
          <w:bCs/>
        </w:rPr>
        <w:br/>
      </w:r>
      <w:r w:rsidRPr="003E7E3D">
        <w:rPr>
          <w:bCs/>
        </w:rPr>
        <w:t>i zgodne z prawdą oraz zostały przedstawione z pełną świadomością konsekwencji wprowadzenia Zamawiającego w błąd przy przedstawieniu informacji.</w:t>
      </w:r>
    </w:p>
    <w:p w:rsidR="003979DF" w:rsidRDefault="003979DF" w:rsidP="00A7194D">
      <w:pPr>
        <w:ind w:left="4248"/>
        <w:jc w:val="both"/>
        <w:rPr>
          <w:i/>
          <w:iCs/>
          <w:sz w:val="22"/>
          <w:szCs w:val="22"/>
        </w:rPr>
      </w:pPr>
    </w:p>
    <w:p w:rsidR="003979DF" w:rsidRDefault="003979DF" w:rsidP="00A7194D">
      <w:pPr>
        <w:ind w:left="4248"/>
        <w:jc w:val="both"/>
        <w:rPr>
          <w:i/>
          <w:iCs/>
          <w:sz w:val="22"/>
          <w:szCs w:val="22"/>
        </w:rPr>
      </w:pPr>
    </w:p>
    <w:p w:rsidR="003979DF" w:rsidRPr="00134442" w:rsidRDefault="003979DF" w:rsidP="00A7194D">
      <w:pPr>
        <w:ind w:left="4957" w:firstLine="6"/>
        <w:jc w:val="both"/>
        <w:rPr>
          <w:i/>
          <w:iCs/>
        </w:rPr>
      </w:pPr>
      <w:r w:rsidRPr="00134442">
        <w:rPr>
          <w:i/>
          <w:iCs/>
          <w:sz w:val="22"/>
          <w:szCs w:val="22"/>
        </w:rPr>
        <w:t>Podpisano:</w:t>
      </w:r>
      <w:r>
        <w:rPr>
          <w:i/>
          <w:iCs/>
        </w:rPr>
        <w:t xml:space="preserve">   </w:t>
      </w:r>
      <w:r w:rsidRPr="005B0CC2">
        <w:rPr>
          <w:i/>
          <w:iCs/>
          <w:sz w:val="16"/>
          <w:szCs w:val="16"/>
        </w:rPr>
        <w:t>........................................................</w:t>
      </w:r>
    </w:p>
    <w:p w:rsidR="003979DF" w:rsidRPr="00A64A42" w:rsidRDefault="003979DF" w:rsidP="00A7194D">
      <w:pPr>
        <w:tabs>
          <w:tab w:val="left" w:pos="5670"/>
        </w:tabs>
        <w:ind w:left="5668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</w:t>
      </w:r>
      <w:r w:rsidRPr="00A64A42">
        <w:rPr>
          <w:i/>
          <w:iCs/>
          <w:sz w:val="16"/>
          <w:szCs w:val="16"/>
        </w:rPr>
        <w:t xml:space="preserve">(podpis osób/y uprawnionych </w:t>
      </w:r>
      <w:r w:rsidRPr="00A64A42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 xml:space="preserve">            </w:t>
      </w:r>
      <w:r w:rsidRPr="00A64A42">
        <w:rPr>
          <w:i/>
          <w:iCs/>
          <w:sz w:val="16"/>
          <w:szCs w:val="16"/>
        </w:rPr>
        <w:t>do składania oświadczeń woli)</w:t>
      </w:r>
    </w:p>
    <w:p w:rsidR="003979DF" w:rsidRPr="00F5486D" w:rsidRDefault="003979DF">
      <w:pPr>
        <w:jc w:val="both"/>
        <w:rPr>
          <w:i/>
        </w:rPr>
      </w:pPr>
    </w:p>
    <w:p w:rsidR="003979DF" w:rsidRPr="00F5486D" w:rsidRDefault="003979DF" w:rsidP="00B504BE">
      <w:pPr>
        <w:tabs>
          <w:tab w:val="left" w:pos="0"/>
        </w:tabs>
        <w:rPr>
          <w:i/>
          <w:iCs/>
          <w:color w:val="auto"/>
        </w:rPr>
      </w:pPr>
      <w:r w:rsidRPr="00F5486D">
        <w:rPr>
          <w:i/>
          <w:iCs/>
          <w:color w:val="auto"/>
        </w:rPr>
        <w:t>………………………….……, dnia ………………..…202</w:t>
      </w:r>
      <w:r>
        <w:rPr>
          <w:i/>
          <w:iCs/>
          <w:color w:val="auto"/>
        </w:rPr>
        <w:t xml:space="preserve">4 </w:t>
      </w:r>
      <w:r w:rsidRPr="00F5486D">
        <w:rPr>
          <w:i/>
          <w:iCs/>
          <w:color w:val="auto"/>
        </w:rPr>
        <w:t>roku</w:t>
      </w:r>
    </w:p>
    <w:p w:rsidR="003979DF" w:rsidRPr="00EF1BAC" w:rsidRDefault="003979DF" w:rsidP="00EF1BAC">
      <w:pPr>
        <w:tabs>
          <w:tab w:val="left" w:pos="0"/>
        </w:tabs>
        <w:rPr>
          <w:rFonts w:ascii="Calibri" w:hAnsi="Calibri"/>
          <w:b/>
          <w:i/>
        </w:rPr>
      </w:pPr>
      <w:r w:rsidRPr="00A64BC0">
        <w:rPr>
          <w:i/>
          <w:iCs/>
        </w:rPr>
        <w:t>* - niepotrzebne skreślić</w:t>
      </w:r>
    </w:p>
    <w:sectPr w:rsidR="003979DF" w:rsidRPr="00EF1BAC" w:rsidSect="004062E1">
      <w:headerReference w:type="default" r:id="rId7"/>
      <w:pgSz w:w="11906" w:h="16838"/>
      <w:pgMar w:top="1276" w:right="1417" w:bottom="993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9DF" w:rsidRDefault="003979DF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endnote>
  <w:endnote w:type="continuationSeparator" w:id="0">
    <w:p w:rsidR="003979DF" w:rsidRDefault="003979DF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9DF" w:rsidRDefault="003979DF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separator/>
      </w:r>
    </w:p>
  </w:footnote>
  <w:footnote w:type="continuationSeparator" w:id="0">
    <w:p w:rsidR="003979DF" w:rsidRDefault="003979DF">
      <w:p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79DF" w:rsidRPr="00901B60" w:rsidRDefault="003979DF" w:rsidP="00901B60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>
      <w:rPr>
        <w:bCs/>
        <w:sz w:val="24"/>
        <w:szCs w:val="24"/>
      </w:rPr>
      <w:t>Znak sprawy: GN.271.11.2024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8"/>
  </w:num>
  <w:num w:numId="7">
    <w:abstractNumId w:val="5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391E"/>
    <w:rsid w:val="00065769"/>
    <w:rsid w:val="00076D02"/>
    <w:rsid w:val="00077126"/>
    <w:rsid w:val="00085F89"/>
    <w:rsid w:val="00097B3B"/>
    <w:rsid w:val="00097BB2"/>
    <w:rsid w:val="000C69FE"/>
    <w:rsid w:val="000F2D95"/>
    <w:rsid w:val="001061D2"/>
    <w:rsid w:val="00106FA9"/>
    <w:rsid w:val="00134442"/>
    <w:rsid w:val="00151858"/>
    <w:rsid w:val="001521CB"/>
    <w:rsid w:val="00152795"/>
    <w:rsid w:val="00162D0D"/>
    <w:rsid w:val="00182869"/>
    <w:rsid w:val="00185DD5"/>
    <w:rsid w:val="001B2C8E"/>
    <w:rsid w:val="001D73CD"/>
    <w:rsid w:val="001F0526"/>
    <w:rsid w:val="00203B0B"/>
    <w:rsid w:val="0020494F"/>
    <w:rsid w:val="00204BFE"/>
    <w:rsid w:val="0021305B"/>
    <w:rsid w:val="00216BF6"/>
    <w:rsid w:val="0023785A"/>
    <w:rsid w:val="00291D1E"/>
    <w:rsid w:val="0029470A"/>
    <w:rsid w:val="002B1661"/>
    <w:rsid w:val="002C1AF2"/>
    <w:rsid w:val="002C2ADE"/>
    <w:rsid w:val="002C39B9"/>
    <w:rsid w:val="002E7C33"/>
    <w:rsid w:val="002F1ECE"/>
    <w:rsid w:val="003306CE"/>
    <w:rsid w:val="00333300"/>
    <w:rsid w:val="00344F00"/>
    <w:rsid w:val="00347EE9"/>
    <w:rsid w:val="00356FA2"/>
    <w:rsid w:val="00364DEA"/>
    <w:rsid w:val="003979DF"/>
    <w:rsid w:val="003B37E3"/>
    <w:rsid w:val="003B42A1"/>
    <w:rsid w:val="003B5C85"/>
    <w:rsid w:val="003B7712"/>
    <w:rsid w:val="003E0E97"/>
    <w:rsid w:val="003E7E3D"/>
    <w:rsid w:val="004062E1"/>
    <w:rsid w:val="00414CBA"/>
    <w:rsid w:val="004177AF"/>
    <w:rsid w:val="00420F5F"/>
    <w:rsid w:val="004326CD"/>
    <w:rsid w:val="00464864"/>
    <w:rsid w:val="00480971"/>
    <w:rsid w:val="0048365C"/>
    <w:rsid w:val="0049271B"/>
    <w:rsid w:val="00493AB7"/>
    <w:rsid w:val="004A2957"/>
    <w:rsid w:val="004A6535"/>
    <w:rsid w:val="004B57FA"/>
    <w:rsid w:val="004C6D14"/>
    <w:rsid w:val="004D2063"/>
    <w:rsid w:val="004F26D1"/>
    <w:rsid w:val="00501B6F"/>
    <w:rsid w:val="00503F5E"/>
    <w:rsid w:val="00512B8B"/>
    <w:rsid w:val="00515DA7"/>
    <w:rsid w:val="0058013F"/>
    <w:rsid w:val="0058518D"/>
    <w:rsid w:val="005B0CC2"/>
    <w:rsid w:val="005D3126"/>
    <w:rsid w:val="005F6AD1"/>
    <w:rsid w:val="00644F1C"/>
    <w:rsid w:val="00655584"/>
    <w:rsid w:val="006639B1"/>
    <w:rsid w:val="0067057D"/>
    <w:rsid w:val="00673F7A"/>
    <w:rsid w:val="006832E4"/>
    <w:rsid w:val="00690CD4"/>
    <w:rsid w:val="006B577A"/>
    <w:rsid w:val="006C5925"/>
    <w:rsid w:val="006C6471"/>
    <w:rsid w:val="006E7584"/>
    <w:rsid w:val="00701802"/>
    <w:rsid w:val="00704D23"/>
    <w:rsid w:val="00723929"/>
    <w:rsid w:val="00737EE3"/>
    <w:rsid w:val="00751879"/>
    <w:rsid w:val="00757246"/>
    <w:rsid w:val="0075791F"/>
    <w:rsid w:val="007667AE"/>
    <w:rsid w:val="00797088"/>
    <w:rsid w:val="007A1975"/>
    <w:rsid w:val="007B7E1C"/>
    <w:rsid w:val="007C4053"/>
    <w:rsid w:val="007C412D"/>
    <w:rsid w:val="008029DC"/>
    <w:rsid w:val="00806613"/>
    <w:rsid w:val="00832C32"/>
    <w:rsid w:val="0083458B"/>
    <w:rsid w:val="00836DA2"/>
    <w:rsid w:val="00862323"/>
    <w:rsid w:val="00872261"/>
    <w:rsid w:val="0087328A"/>
    <w:rsid w:val="00874C3B"/>
    <w:rsid w:val="00892045"/>
    <w:rsid w:val="008921AC"/>
    <w:rsid w:val="008A010D"/>
    <w:rsid w:val="008A6ED2"/>
    <w:rsid w:val="008B5945"/>
    <w:rsid w:val="008C5F5F"/>
    <w:rsid w:val="008C75D2"/>
    <w:rsid w:val="008E4462"/>
    <w:rsid w:val="008F4CCF"/>
    <w:rsid w:val="00901B60"/>
    <w:rsid w:val="00904DB2"/>
    <w:rsid w:val="00915CFB"/>
    <w:rsid w:val="00926FA8"/>
    <w:rsid w:val="00932D0A"/>
    <w:rsid w:val="00940697"/>
    <w:rsid w:val="009536F2"/>
    <w:rsid w:val="00970B82"/>
    <w:rsid w:val="00974571"/>
    <w:rsid w:val="0097558D"/>
    <w:rsid w:val="00977B0D"/>
    <w:rsid w:val="00982E04"/>
    <w:rsid w:val="00987C8C"/>
    <w:rsid w:val="00996411"/>
    <w:rsid w:val="009A5C4C"/>
    <w:rsid w:val="009C5273"/>
    <w:rsid w:val="009D2941"/>
    <w:rsid w:val="009D5A2B"/>
    <w:rsid w:val="009D6C08"/>
    <w:rsid w:val="00A017BE"/>
    <w:rsid w:val="00A122FD"/>
    <w:rsid w:val="00A14163"/>
    <w:rsid w:val="00A20BB7"/>
    <w:rsid w:val="00A27F92"/>
    <w:rsid w:val="00A36EAA"/>
    <w:rsid w:val="00A44333"/>
    <w:rsid w:val="00A64A42"/>
    <w:rsid w:val="00A64BC0"/>
    <w:rsid w:val="00A7194D"/>
    <w:rsid w:val="00A804B2"/>
    <w:rsid w:val="00A82A37"/>
    <w:rsid w:val="00A91A19"/>
    <w:rsid w:val="00AB7160"/>
    <w:rsid w:val="00AC047E"/>
    <w:rsid w:val="00AE2BD0"/>
    <w:rsid w:val="00B01051"/>
    <w:rsid w:val="00B1264A"/>
    <w:rsid w:val="00B4332D"/>
    <w:rsid w:val="00B43852"/>
    <w:rsid w:val="00B504BE"/>
    <w:rsid w:val="00B56DBB"/>
    <w:rsid w:val="00B64E33"/>
    <w:rsid w:val="00B92F3D"/>
    <w:rsid w:val="00B96598"/>
    <w:rsid w:val="00B9730B"/>
    <w:rsid w:val="00BA549E"/>
    <w:rsid w:val="00BA5FD3"/>
    <w:rsid w:val="00BB7611"/>
    <w:rsid w:val="00BD4458"/>
    <w:rsid w:val="00BE50DE"/>
    <w:rsid w:val="00C0775D"/>
    <w:rsid w:val="00C229E0"/>
    <w:rsid w:val="00C24542"/>
    <w:rsid w:val="00C2706E"/>
    <w:rsid w:val="00C31742"/>
    <w:rsid w:val="00C55996"/>
    <w:rsid w:val="00C65C96"/>
    <w:rsid w:val="00C72E05"/>
    <w:rsid w:val="00C82EC2"/>
    <w:rsid w:val="00C83989"/>
    <w:rsid w:val="00CB45B4"/>
    <w:rsid w:val="00CD14E4"/>
    <w:rsid w:val="00CD623B"/>
    <w:rsid w:val="00CE3A7A"/>
    <w:rsid w:val="00D01D55"/>
    <w:rsid w:val="00D214DE"/>
    <w:rsid w:val="00D2362B"/>
    <w:rsid w:val="00D403A8"/>
    <w:rsid w:val="00D404AD"/>
    <w:rsid w:val="00D61088"/>
    <w:rsid w:val="00D65A96"/>
    <w:rsid w:val="00D7456C"/>
    <w:rsid w:val="00D74FFF"/>
    <w:rsid w:val="00D759E6"/>
    <w:rsid w:val="00D8055C"/>
    <w:rsid w:val="00D872C3"/>
    <w:rsid w:val="00DA174A"/>
    <w:rsid w:val="00DB1E74"/>
    <w:rsid w:val="00E049CE"/>
    <w:rsid w:val="00E04F98"/>
    <w:rsid w:val="00E10526"/>
    <w:rsid w:val="00E11DE8"/>
    <w:rsid w:val="00E142E9"/>
    <w:rsid w:val="00E300A3"/>
    <w:rsid w:val="00E60F2D"/>
    <w:rsid w:val="00E87A33"/>
    <w:rsid w:val="00E94BB6"/>
    <w:rsid w:val="00E9605F"/>
    <w:rsid w:val="00EA11A4"/>
    <w:rsid w:val="00EB31DB"/>
    <w:rsid w:val="00EC7554"/>
    <w:rsid w:val="00EE7EAE"/>
    <w:rsid w:val="00EF1BAC"/>
    <w:rsid w:val="00F04473"/>
    <w:rsid w:val="00F05307"/>
    <w:rsid w:val="00F12D7E"/>
    <w:rsid w:val="00F168A5"/>
    <w:rsid w:val="00F17CB4"/>
    <w:rsid w:val="00F5486D"/>
    <w:rsid w:val="00F61EF4"/>
    <w:rsid w:val="00F848EC"/>
    <w:rsid w:val="00F86705"/>
    <w:rsid w:val="00FA1ED6"/>
    <w:rsid w:val="00FA46D1"/>
    <w:rsid w:val="00FA68DD"/>
    <w:rsid w:val="00FD7EFF"/>
    <w:rsid w:val="00FE71F7"/>
    <w:rsid w:val="00FE735D"/>
    <w:rsid w:val="00FF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C3B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AE2BD0"/>
  </w:style>
  <w:style w:type="character" w:customStyle="1" w:styleId="Absatz-Standardschriftart">
    <w:name w:val="Absatz-Standardschriftart"/>
    <w:uiPriority w:val="99"/>
    <w:rsid w:val="00AE2BD0"/>
  </w:style>
  <w:style w:type="character" w:customStyle="1" w:styleId="Domylnaczcionkaakapitu2">
    <w:name w:val="Domyślna czcionka akapitu2"/>
    <w:uiPriority w:val="99"/>
    <w:rsid w:val="00AE2BD0"/>
  </w:style>
  <w:style w:type="character" w:customStyle="1" w:styleId="WW8Num3z1">
    <w:name w:val="WW8Num3z1"/>
    <w:uiPriority w:val="99"/>
    <w:rsid w:val="00AE2BD0"/>
    <w:rPr>
      <w:rFonts w:ascii="Times New Roman" w:hAnsi="Times New Roman"/>
    </w:rPr>
  </w:style>
  <w:style w:type="character" w:customStyle="1" w:styleId="WW8Num6z1">
    <w:name w:val="WW8Num6z1"/>
    <w:uiPriority w:val="99"/>
    <w:rsid w:val="00AE2BD0"/>
    <w:rPr>
      <w:rFonts w:ascii="Times New Roman" w:hAnsi="Times New Roman"/>
    </w:rPr>
  </w:style>
  <w:style w:type="character" w:customStyle="1" w:styleId="WW8Num9z1">
    <w:name w:val="WW8Num9z1"/>
    <w:uiPriority w:val="99"/>
    <w:rsid w:val="00AE2BD0"/>
    <w:rPr>
      <w:rFonts w:ascii="Times New Roman" w:hAnsi="Times New Roman"/>
    </w:rPr>
  </w:style>
  <w:style w:type="character" w:customStyle="1" w:styleId="WW8Num11z1">
    <w:name w:val="WW8Num11z1"/>
    <w:uiPriority w:val="99"/>
    <w:rsid w:val="00AE2BD0"/>
    <w:rPr>
      <w:rFonts w:ascii="Times New Roman" w:hAnsi="Times New Roman"/>
    </w:rPr>
  </w:style>
  <w:style w:type="character" w:customStyle="1" w:styleId="WW8Num13z1">
    <w:name w:val="WW8Num13z1"/>
    <w:uiPriority w:val="99"/>
    <w:rsid w:val="00AE2BD0"/>
    <w:rPr>
      <w:rFonts w:ascii="Times New Roman" w:hAnsi="Times New Roman"/>
    </w:rPr>
  </w:style>
  <w:style w:type="character" w:customStyle="1" w:styleId="WW8Num15z0">
    <w:name w:val="WW8Num15z0"/>
    <w:uiPriority w:val="99"/>
    <w:rsid w:val="00AE2BD0"/>
  </w:style>
  <w:style w:type="character" w:customStyle="1" w:styleId="WW8Num20z1">
    <w:name w:val="WW8Num20z1"/>
    <w:uiPriority w:val="99"/>
    <w:rsid w:val="00AE2BD0"/>
    <w:rPr>
      <w:rFonts w:ascii="Times New Roman" w:hAnsi="Times New Roman"/>
    </w:rPr>
  </w:style>
  <w:style w:type="character" w:customStyle="1" w:styleId="WW8Num21z1">
    <w:name w:val="WW8Num21z1"/>
    <w:uiPriority w:val="99"/>
    <w:rsid w:val="00AE2BD0"/>
    <w:rPr>
      <w:rFonts w:ascii="Times New Roman" w:hAnsi="Times New Roman"/>
    </w:rPr>
  </w:style>
  <w:style w:type="character" w:customStyle="1" w:styleId="WW8Num22z1">
    <w:name w:val="WW8Num22z1"/>
    <w:uiPriority w:val="99"/>
    <w:rsid w:val="00AE2BD0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AE2BD0"/>
  </w:style>
  <w:style w:type="character" w:customStyle="1" w:styleId="ZnakZnak1">
    <w:name w:val="Znak Znak1"/>
    <w:uiPriority w:val="99"/>
    <w:rsid w:val="00AE2BD0"/>
    <w:rPr>
      <w:rFonts w:ascii="Times New Roman" w:hAnsi="Times New Roman"/>
      <w:sz w:val="20"/>
    </w:rPr>
  </w:style>
  <w:style w:type="character" w:customStyle="1" w:styleId="ZnakZnak">
    <w:name w:val="Znak Znak"/>
    <w:uiPriority w:val="99"/>
    <w:rsid w:val="00AE2BD0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AE2BD0"/>
    <w:pPr>
      <w:spacing w:after="120"/>
    </w:pPr>
    <w:rPr>
      <w:color w:val="auto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AE2BD0"/>
    <w:rPr>
      <w:rFonts w:cs="Mangal"/>
    </w:rPr>
  </w:style>
  <w:style w:type="paragraph" w:styleId="Caption">
    <w:name w:val="caption"/>
    <w:basedOn w:val="Normal"/>
    <w:uiPriority w:val="99"/>
    <w:qFormat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Indeks">
    <w:name w:val="Indeks"/>
    <w:basedOn w:val="Normal"/>
    <w:uiPriority w:val="99"/>
    <w:rsid w:val="00AE2BD0"/>
    <w:pPr>
      <w:suppressLineNumbers/>
    </w:pPr>
    <w:rPr>
      <w:rFonts w:cs="Mangal"/>
      <w:color w:val="auto"/>
      <w:sz w:val="20"/>
      <w:szCs w:val="20"/>
    </w:rPr>
  </w:style>
  <w:style w:type="paragraph" w:customStyle="1" w:styleId="Nagwek1">
    <w:name w:val="Nagłówek1"/>
    <w:basedOn w:val="Normal"/>
    <w:next w:val="BodyText"/>
    <w:uiPriority w:val="99"/>
    <w:rsid w:val="00AE2BD0"/>
    <w:pPr>
      <w:keepNext/>
      <w:spacing w:before="240" w:after="120"/>
    </w:pPr>
    <w:rPr>
      <w:rFonts w:ascii="Arial" w:hAnsi="Arial" w:cs="Mangal"/>
      <w:color w:val="auto"/>
      <w:sz w:val="28"/>
      <w:szCs w:val="28"/>
    </w:rPr>
  </w:style>
  <w:style w:type="paragraph" w:customStyle="1" w:styleId="Legenda1">
    <w:name w:val="Legenda1"/>
    <w:basedOn w:val="Normal"/>
    <w:uiPriority w:val="99"/>
    <w:rsid w:val="00AE2BD0"/>
    <w:pPr>
      <w:suppressLineNumbers/>
      <w:spacing w:before="120" w:after="120"/>
    </w:pPr>
    <w:rPr>
      <w:rFonts w:cs="Mangal"/>
      <w:i/>
      <w:iCs/>
      <w:color w:val="auto"/>
    </w:rPr>
  </w:style>
  <w:style w:type="paragraph" w:customStyle="1" w:styleId="Akapitzlist">
    <w:name w:val="Akapit z listą"/>
    <w:basedOn w:val="Normal"/>
    <w:uiPriority w:val="99"/>
    <w:rsid w:val="00AE2BD0"/>
    <w:pPr>
      <w:ind w:left="708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1"/>
    <w:uiPriority w:val="99"/>
    <w:rsid w:val="00AE2BD0"/>
    <w:pPr>
      <w:tabs>
        <w:tab w:val="center" w:pos="4536"/>
        <w:tab w:val="right" w:pos="9072"/>
      </w:tabs>
    </w:pPr>
    <w:rPr>
      <w:color w:val="auto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29DC"/>
    <w:rPr>
      <w:rFonts w:cs="Times New Roman"/>
      <w:sz w:val="20"/>
      <w:szCs w:val="20"/>
      <w:lang w:eastAsia="zh-CN"/>
    </w:rPr>
  </w:style>
  <w:style w:type="paragraph" w:styleId="BalloonText">
    <w:name w:val="Balloon Text"/>
    <w:basedOn w:val="Normal"/>
    <w:link w:val="BalloonTextChar1"/>
    <w:uiPriority w:val="99"/>
    <w:semiHidden/>
    <w:rsid w:val="004A2957"/>
    <w:rPr>
      <w:rFonts w:ascii="Segoe UI" w:hAnsi="Segoe UI"/>
      <w:color w:val="auto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29DC"/>
    <w:rPr>
      <w:rFonts w:cs="Times New Roman"/>
      <w:color w:val="000000"/>
      <w:sz w:val="2"/>
      <w:lang w:eastAsia="zh-CN"/>
    </w:rPr>
  </w:style>
  <w:style w:type="character" w:customStyle="1" w:styleId="BalloonTextChar1">
    <w:name w:val="Balloon Text Char1"/>
    <w:link w:val="BalloonText"/>
    <w:uiPriority w:val="99"/>
    <w:semiHidden/>
    <w:locked/>
    <w:rsid w:val="004A2957"/>
    <w:rPr>
      <w:rFonts w:ascii="Segoe UI" w:hAnsi="Segoe UI"/>
      <w:sz w:val="18"/>
      <w:lang w:eastAsia="zh-CN"/>
    </w:rPr>
  </w:style>
  <w:style w:type="character" w:customStyle="1" w:styleId="FooterChar1">
    <w:name w:val="Footer Char1"/>
    <w:link w:val="Footer"/>
    <w:uiPriority w:val="99"/>
    <w:locked/>
    <w:rsid w:val="007B7E1C"/>
    <w:rPr>
      <w:lang w:eastAsia="zh-CN"/>
    </w:rPr>
  </w:style>
  <w:style w:type="paragraph" w:customStyle="1" w:styleId="Zwykytekst1">
    <w:name w:val="Zwykły tekst1"/>
    <w:basedOn w:val="Normal"/>
    <w:uiPriority w:val="99"/>
    <w:rsid w:val="00836DA2"/>
    <w:pPr>
      <w:autoSpaceDE/>
    </w:pPr>
    <w:rPr>
      <w:rFonts w:ascii="Courier New" w:hAnsi="Courier New" w:cs="Courier New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268</Words>
  <Characters>1612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Załącznik nr 3 do SWZ</dc:title>
  <dc:subject/>
  <dc:creator>Góra-Żymierska Anna</dc:creator>
  <cp:keywords/>
  <dc:description/>
  <cp:lastModifiedBy>apra</cp:lastModifiedBy>
  <cp:revision>5</cp:revision>
  <cp:lastPrinted>2021-02-19T08:11:00Z</cp:lastPrinted>
  <dcterms:created xsi:type="dcterms:W3CDTF">2023-07-10T06:19:00Z</dcterms:created>
  <dcterms:modified xsi:type="dcterms:W3CDTF">2024-11-25T15:05:00Z</dcterms:modified>
</cp:coreProperties>
</file>